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1A5B4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5FE9E51" w14:textId="6D9F99D6" w:rsidR="0056725A" w:rsidRPr="0042026B" w:rsidRDefault="00C80212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A327CC" w:rsidRPr="0042026B">
        <w:rPr>
          <w:rFonts w:ascii="Arial" w:hAnsi="Arial" w:cs="Arial"/>
          <w:b/>
          <w:sz w:val="44"/>
          <w:szCs w:val="44"/>
        </w:rPr>
        <w:t>PT</w:t>
      </w:r>
      <w:r w:rsidR="009325D7" w:rsidRPr="0042026B">
        <w:rPr>
          <w:rFonts w:ascii="Arial" w:hAnsi="Arial" w:cs="Arial"/>
          <w:b/>
          <w:sz w:val="44"/>
          <w:szCs w:val="44"/>
        </w:rPr>
        <w:t xml:space="preserve">: </w:t>
      </w:r>
      <w:r w:rsidR="004E4C88" w:rsidRPr="0042026B">
        <w:rPr>
          <w:rFonts w:ascii="Arial" w:hAnsi="Arial" w:cs="Arial"/>
          <w:b/>
          <w:sz w:val="44"/>
          <w:szCs w:val="44"/>
        </w:rPr>
        <w:t>Observ</w:t>
      </w:r>
      <w:r w:rsidR="00743D3B" w:rsidRPr="0042026B">
        <w:rPr>
          <w:rFonts w:ascii="Arial" w:hAnsi="Arial" w:cs="Arial"/>
          <w:b/>
          <w:sz w:val="44"/>
          <w:szCs w:val="44"/>
        </w:rPr>
        <w:t xml:space="preserve">ing </w:t>
      </w:r>
      <w:r w:rsidR="00625EA9" w:rsidRPr="0042026B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42026B">
        <w:rPr>
          <w:rFonts w:ascii="Arial" w:hAnsi="Arial" w:cs="Arial"/>
          <w:b/>
          <w:sz w:val="44"/>
          <w:szCs w:val="44"/>
        </w:rPr>
        <w:t>Worksheet</w:t>
      </w:r>
    </w:p>
    <w:p w14:paraId="040C5E8C" w14:textId="77777777" w:rsidR="0056725A" w:rsidRPr="0042026B" w:rsidRDefault="00F818A0" w:rsidP="0056725A">
      <w:pPr>
        <w:rPr>
          <w:rFonts w:ascii="Arial" w:hAnsi="Arial" w:cs="Arial"/>
          <w:sz w:val="22"/>
          <w:szCs w:val="22"/>
        </w:rPr>
      </w:pPr>
      <w:r w:rsidRPr="0042026B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42026B">
        <w:rPr>
          <w:rFonts w:ascii="Arial" w:hAnsi="Arial" w:cs="Arial"/>
          <w:sz w:val="22"/>
          <w:szCs w:val="22"/>
        </w:rPr>
        <w:t xml:space="preserve">Observing Plants’ Mass Changes </w:t>
      </w:r>
      <w:r w:rsidRPr="0042026B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42026B">
        <w:rPr>
          <w:rFonts w:ascii="Arial" w:hAnsi="Arial" w:cs="Arial"/>
          <w:sz w:val="22"/>
          <w:szCs w:val="22"/>
        </w:rPr>
        <w:t xml:space="preserve">. </w:t>
      </w:r>
    </w:p>
    <w:p w14:paraId="6993E185" w14:textId="77777777" w:rsidR="0056725A" w:rsidRPr="0042026B" w:rsidRDefault="0056725A" w:rsidP="0056725A">
      <w:pPr>
        <w:rPr>
          <w:rFonts w:ascii="Arial" w:hAnsi="Arial" w:cs="Arial"/>
          <w:sz w:val="22"/>
          <w:szCs w:val="22"/>
        </w:rPr>
      </w:pPr>
    </w:p>
    <w:p w14:paraId="7D4051A1" w14:textId="77777777" w:rsidR="0070305E" w:rsidRPr="0070305E" w:rsidRDefault="00B93B88" w:rsidP="0070305E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2026B">
        <w:rPr>
          <w:rFonts w:ascii="Arial" w:hAnsi="Arial" w:cs="Arial"/>
          <w:b/>
        </w:rPr>
        <w:t xml:space="preserve">Steps in the investigation: </w:t>
      </w:r>
      <w:r w:rsidRPr="0042026B">
        <w:rPr>
          <w:rFonts w:ascii="Arial" w:hAnsi="Arial" w:cs="Arial"/>
          <w:i/>
          <w:sz w:val="22"/>
          <w:szCs w:val="22"/>
        </w:rPr>
        <w:t>Check the box as you complete each step.</w:t>
      </w:r>
      <w:r w:rsidR="0070305E">
        <w:rPr>
          <w:rFonts w:ascii="Arial" w:hAnsi="Arial" w:cs="Arial"/>
          <w:i/>
          <w:sz w:val="22"/>
          <w:szCs w:val="22"/>
        </w:rPr>
        <w:t xml:space="preserve"> </w:t>
      </w:r>
    </w:p>
    <w:p w14:paraId="1457B63B" w14:textId="27887FAE" w:rsidR="00B93B88" w:rsidRPr="0070305E" w:rsidRDefault="00B93B88" w:rsidP="0070305E">
      <w:pPr>
        <w:pStyle w:val="ListParagraph"/>
        <w:ind w:left="360"/>
        <w:rPr>
          <w:rFonts w:ascii="Arial" w:hAnsi="Arial" w:cs="Arial"/>
          <w:b/>
        </w:rPr>
      </w:pPr>
      <w:r w:rsidRPr="0070305E">
        <w:rPr>
          <w:rFonts w:ascii="Arial" w:hAnsi="Arial" w:cs="Arial"/>
          <w:sz w:val="22"/>
          <w:szCs w:val="22"/>
        </w:rPr>
        <w:t xml:space="preserve">Gather together the following worksheets: </w:t>
      </w:r>
    </w:p>
    <w:p w14:paraId="03F6C2B0" w14:textId="3F658457" w:rsidR="00B93B88" w:rsidRPr="0070305E" w:rsidRDefault="00C8266D" w:rsidP="0070305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="00B93B88" w:rsidRPr="0070305E">
        <w:rPr>
          <w:rFonts w:ascii="Arial" w:hAnsi="Arial" w:cs="Arial"/>
          <w:sz w:val="22"/>
          <w:szCs w:val="22"/>
        </w:rPr>
        <w:t xml:space="preserve">.2PT Plant Growth Investigation Setup and </w:t>
      </w:r>
    </w:p>
    <w:p w14:paraId="2C9797D4" w14:textId="6BB72378" w:rsidR="00B93B88" w:rsidRPr="0070305E" w:rsidRDefault="00067FAF" w:rsidP="0070305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5E1EAC">
        <w:rPr>
          <w:rFonts w:ascii="Arial" w:hAnsi="Arial" w:cs="Arial"/>
          <w:sz w:val="22"/>
          <w:szCs w:val="22"/>
        </w:rPr>
        <w:t>2</w:t>
      </w:r>
      <w:r w:rsidR="00B93B88" w:rsidRPr="0070305E">
        <w:rPr>
          <w:rFonts w:ascii="Arial" w:hAnsi="Arial" w:cs="Arial"/>
          <w:sz w:val="22"/>
          <w:szCs w:val="22"/>
        </w:rPr>
        <w:t>PT Observing Plants Mass Changes Part 1.</w:t>
      </w:r>
    </w:p>
    <w:p w14:paraId="4EA87B34" w14:textId="77777777" w:rsidR="00B93B88" w:rsidRDefault="00B93B88" w:rsidP="00B93B88">
      <w:pPr>
        <w:rPr>
          <w:rFonts w:ascii="Arial" w:hAnsi="Arial" w:cs="Arial"/>
          <w:b/>
          <w:color w:val="000000" w:themeColor="text1"/>
        </w:rPr>
      </w:pPr>
    </w:p>
    <w:p w14:paraId="308B55E7" w14:textId="4D4F7B77" w:rsidR="00B93B88" w:rsidRPr="007A2914" w:rsidRDefault="00B93B88" w:rsidP="00B93B88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B. After the plants are dry: </w:t>
      </w:r>
    </w:p>
    <w:p w14:paraId="6C6B5ADA" w14:textId="77777777" w:rsidR="00B93B88" w:rsidRPr="007A2914" w:rsidRDefault="00B93B88" w:rsidP="00B93B88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Mass the envelope with the dried plants inside: _____________grams </w:t>
      </w:r>
    </w:p>
    <w:p w14:paraId="6D895886" w14:textId="77777777" w:rsidR="00B93B88" w:rsidRPr="007A2914" w:rsidRDefault="00B93B88" w:rsidP="00B93B88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Subtract the mass of the empty envelope and record </w:t>
      </w:r>
      <w:r w:rsidRPr="00314635">
        <w:rPr>
          <w:rFonts w:ascii="Arial" w:hAnsi="Arial" w:cs="Menlo Regular"/>
          <w:sz w:val="22"/>
          <w:szCs w:val="22"/>
        </w:rPr>
        <w:t>the total mass of your dry plant material</w:t>
      </w:r>
      <w:r>
        <w:rPr>
          <w:rFonts w:ascii="Arial" w:hAnsi="Arial" w:cs="Menlo Regular"/>
          <w:sz w:val="22"/>
          <w:szCs w:val="22"/>
        </w:rPr>
        <w:t>:</w:t>
      </w:r>
      <w:r w:rsidRPr="00314635">
        <w:rPr>
          <w:rFonts w:ascii="Arial" w:hAnsi="Arial" w:cs="Menlo Regular"/>
          <w:sz w:val="22"/>
          <w:szCs w:val="22"/>
        </w:rPr>
        <w:t xml:space="preserve"> </w:t>
      </w:r>
      <w:r>
        <w:rPr>
          <w:rFonts w:ascii="Arial" w:hAnsi="Arial" w:cs="Menlo Regular"/>
          <w:sz w:val="22"/>
          <w:szCs w:val="22"/>
        </w:rPr>
        <w:t xml:space="preserve">_______________grams.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below.</w:t>
      </w:r>
    </w:p>
    <w:p w14:paraId="6DE20CE1" w14:textId="18609BE4" w:rsidR="00B93B88" w:rsidRPr="0070305E" w:rsidRDefault="00B93B88" w:rsidP="0070305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M</w:t>
      </w:r>
      <w:r w:rsidRPr="00314635">
        <w:rPr>
          <w:rFonts w:ascii="Arial" w:hAnsi="Arial" w:cs="Menlo Regular"/>
          <w:sz w:val="22"/>
          <w:szCs w:val="22"/>
        </w:rPr>
        <w:t>ass</w:t>
      </w:r>
      <w:r>
        <w:rPr>
          <w:rFonts w:ascii="Arial" w:hAnsi="Arial" w:cs="Menlo Regular"/>
          <w:sz w:val="22"/>
          <w:szCs w:val="22"/>
        </w:rPr>
        <w:t xml:space="preserve"> the dry paper towel from your container: 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</w:t>
      </w:r>
    </w:p>
    <w:p w14:paraId="14151511" w14:textId="4F47204B" w:rsidR="00B93B88" w:rsidRPr="0070305E" w:rsidRDefault="00B93B88" w:rsidP="0070305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 w:rsidRPr="0070305E">
        <w:rPr>
          <w:rFonts w:ascii="Arial" w:hAnsi="Arial" w:cs="Arial"/>
          <w:sz w:val="22"/>
          <w:szCs w:val="22"/>
        </w:rPr>
        <w:t>Fill in the following data in the data table in Part B, below, on this worksheet using data from your previous worksheets:</w:t>
      </w:r>
    </w:p>
    <w:p w14:paraId="07D5F470" w14:textId="530D1497" w:rsidR="00B93B88" w:rsidRDefault="00B93B88" w:rsidP="00B93B88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mass of the paper towel bef</w:t>
      </w:r>
      <w:r w:rsidR="0070305E">
        <w:rPr>
          <w:rFonts w:ascii="Arial" w:hAnsi="Arial" w:cs="Arial"/>
          <w:sz w:val="22"/>
          <w:szCs w:val="22"/>
        </w:rPr>
        <w:t>ore you planted (Pre 0.2PT)</w:t>
      </w:r>
    </w:p>
    <w:p w14:paraId="360F1633" w14:textId="056036A2" w:rsidR="00B93B88" w:rsidRDefault="00B93B88" w:rsidP="00B93B88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mass of the radish seeds added to </w:t>
      </w:r>
      <w:r w:rsidR="0070305E">
        <w:rPr>
          <w:rFonts w:ascii="Arial" w:hAnsi="Arial" w:cs="Arial"/>
          <w:sz w:val="22"/>
          <w:szCs w:val="22"/>
        </w:rPr>
        <w:t>your container (Pre 0.2PT)</w:t>
      </w:r>
    </w:p>
    <w:p w14:paraId="25CDE30B" w14:textId="77777777" w:rsidR="00592A75" w:rsidRPr="00A327CC" w:rsidRDefault="00592A75" w:rsidP="00A327CC">
      <w:pPr>
        <w:rPr>
          <w:rFonts w:ascii="Arial" w:hAnsi="Arial" w:cs="Arial"/>
          <w:b/>
          <w:strike/>
        </w:rPr>
        <w:sectPr w:rsidR="00592A75" w:rsidRPr="00A327CC" w:rsidSect="009C1F6A">
          <w:footerReference w:type="default" r:id="rId9"/>
          <w:footerReference w:type="first" r:id="rId10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456191D" w14:textId="690A3575" w:rsidR="004401A8" w:rsidRPr="00A327CC" w:rsidRDefault="00B93B88" w:rsidP="00A327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C. </w:t>
      </w:r>
      <w:r w:rsidR="00592A75">
        <w:rPr>
          <w:rFonts w:ascii="Arial" w:hAnsi="Arial" w:cs="Arial"/>
          <w:b/>
        </w:rPr>
        <w:t>Dry Mass Experiment Summary Table</w:t>
      </w:r>
      <w:r w:rsidR="003D02A6" w:rsidRPr="00A327CC">
        <w:rPr>
          <w:rFonts w:ascii="Arial" w:hAnsi="Arial" w:cs="Arial"/>
          <w:b/>
        </w:rPr>
        <w:t xml:space="preserve">: </w:t>
      </w:r>
      <w:r w:rsidR="00592A75">
        <w:rPr>
          <w:rFonts w:ascii="Arial" w:hAnsi="Arial" w:cs="Arial"/>
          <w:i/>
          <w:sz w:val="22"/>
          <w:szCs w:val="22"/>
        </w:rPr>
        <w:t>Record the values from the</w:t>
      </w:r>
      <w:r w:rsidR="00487E7D">
        <w:rPr>
          <w:rFonts w:ascii="Arial" w:hAnsi="Arial" w:cs="Arial"/>
          <w:i/>
          <w:sz w:val="22"/>
          <w:szCs w:val="22"/>
        </w:rPr>
        <w:t xml:space="preserve"> Pre</w:t>
      </w:r>
      <w:r w:rsidR="0070305E">
        <w:rPr>
          <w:rFonts w:ascii="Arial" w:hAnsi="Arial" w:cs="Arial"/>
          <w:i/>
          <w:sz w:val="22"/>
          <w:szCs w:val="22"/>
        </w:rPr>
        <w:t xml:space="preserve"> 0</w:t>
      </w:r>
      <w:r w:rsidR="00D600A9">
        <w:rPr>
          <w:rFonts w:ascii="Arial" w:hAnsi="Arial" w:cs="Arial"/>
          <w:i/>
          <w:sz w:val="22"/>
          <w:szCs w:val="22"/>
        </w:rPr>
        <w:t>.2 and 3</w:t>
      </w:r>
      <w:r w:rsidR="005E1EAC">
        <w:rPr>
          <w:rFonts w:ascii="Arial" w:hAnsi="Arial" w:cs="Arial"/>
          <w:i/>
          <w:sz w:val="22"/>
          <w:szCs w:val="22"/>
        </w:rPr>
        <w:t>.2</w:t>
      </w:r>
      <w:r w:rsidR="00592A75">
        <w:rPr>
          <w:rFonts w:ascii="Arial" w:hAnsi="Arial" w:cs="Arial"/>
          <w:i/>
          <w:sz w:val="22"/>
          <w:szCs w:val="22"/>
        </w:rPr>
        <w:t xml:space="preserve"> worksheets here</w:t>
      </w:r>
      <w:r w:rsidR="00743D3B" w:rsidRPr="00A327CC">
        <w:rPr>
          <w:rFonts w:ascii="Arial" w:hAnsi="Arial" w:cs="Arial"/>
          <w:i/>
          <w:sz w:val="22"/>
          <w:szCs w:val="22"/>
        </w:rPr>
        <w:t xml:space="preserve">. </w:t>
      </w:r>
      <w:r w:rsidR="002B3A21" w:rsidRPr="00A327CC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2B3A21" w:rsidRPr="00A327CC">
        <w:rPr>
          <w:rFonts w:ascii="Arial" w:hAnsi="Arial" w:cs="Arial"/>
          <w:i/>
          <w:sz w:val="22"/>
          <w:szCs w:val="22"/>
          <w:u w:val="single"/>
        </w:rPr>
        <w:t>&lt;0.01g</w:t>
      </w:r>
      <w:r w:rsidR="002B3A21" w:rsidRPr="00A327CC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Dry Mass Experiment Summary Table"/>
        <w:tblDescription w:val="Input and Output Masses from experiment"/>
      </w:tblPr>
      <w:tblGrid>
        <w:gridCol w:w="1998"/>
        <w:gridCol w:w="2790"/>
        <w:gridCol w:w="2070"/>
        <w:gridCol w:w="2718"/>
      </w:tblGrid>
      <w:tr w:rsidR="008330BD" w:rsidRPr="008330BD" w14:paraId="01D748F3" w14:textId="77777777" w:rsidTr="00142C9D">
        <w:trPr>
          <w:tblHeader/>
        </w:trPr>
        <w:tc>
          <w:tcPr>
            <w:tcW w:w="4788" w:type="dxa"/>
            <w:gridSpan w:val="2"/>
          </w:tcPr>
          <w:p w14:paraId="760E2AE6" w14:textId="128E9CBA" w:rsidR="00487E7D" w:rsidRPr="008330BD" w:rsidRDefault="00E44D21" w:rsidP="00F463DA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14:paraId="1890B0B2" w14:textId="7F277405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  <w:r w:rsidR="00592A7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7CD8" w:rsidRPr="008330BD" w14:paraId="6A673B2E" w14:textId="77777777" w:rsidTr="00142C9D">
        <w:trPr>
          <w:trHeight w:val="505"/>
          <w:tblHeader/>
        </w:trPr>
        <w:tc>
          <w:tcPr>
            <w:tcW w:w="4788" w:type="dxa"/>
            <w:gridSpan w:val="2"/>
            <w:vMerge w:val="restart"/>
          </w:tcPr>
          <w:p w14:paraId="628157A3" w14:textId="28DF0A3B" w:rsidR="00407CD8" w:rsidRPr="00487E7D" w:rsidRDefault="00592A75" w:rsidP="00487E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sz w:val="22"/>
                <w:szCs w:val="22"/>
              </w:rPr>
              <w:t xml:space="preserve">Total mass in containers </w:t>
            </w:r>
            <w:r w:rsidR="00487E7D" w:rsidRPr="00487E7D">
              <w:rPr>
                <w:rFonts w:ascii="Arial" w:hAnsi="Arial" w:cs="Arial"/>
                <w:sz w:val="22"/>
                <w:szCs w:val="22"/>
              </w:rPr>
              <w:t>BEFORE</w:t>
            </w:r>
          </w:p>
        </w:tc>
        <w:tc>
          <w:tcPr>
            <w:tcW w:w="4788" w:type="dxa"/>
            <w:gridSpan w:val="2"/>
            <w:tcBorders>
              <w:bottom w:val="nil"/>
            </w:tcBorders>
          </w:tcPr>
          <w:p w14:paraId="651B7BBF" w14:textId="54AA63A9" w:rsidR="00407CD8" w:rsidRPr="00E44D21" w:rsidRDefault="00487E7D" w:rsidP="001D52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 mass in containers AFTER</w:t>
            </w:r>
          </w:p>
        </w:tc>
      </w:tr>
      <w:tr w:rsidR="00407CD8" w:rsidRPr="008330BD" w14:paraId="19298CD4" w14:textId="77777777" w:rsidTr="00142C9D">
        <w:trPr>
          <w:trHeight w:val="505"/>
          <w:tblHeader/>
        </w:trPr>
        <w:tc>
          <w:tcPr>
            <w:tcW w:w="4788" w:type="dxa"/>
            <w:gridSpan w:val="2"/>
            <w:vMerge/>
            <w:tcBorders>
              <w:bottom w:val="nil"/>
            </w:tcBorders>
          </w:tcPr>
          <w:p w14:paraId="6A95301B" w14:textId="77777777" w:rsidR="00407CD8" w:rsidRDefault="00407CD8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vAlign w:val="center"/>
          </w:tcPr>
          <w:p w14:paraId="65AE0EE2" w14:textId="24820C45" w:rsidR="00407CD8" w:rsidRDefault="00407CD8" w:rsidP="001D52A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</w:tcBorders>
            <w:vAlign w:val="bottom"/>
          </w:tcPr>
          <w:p w14:paraId="78636BC0" w14:textId="6EC8B2D8" w:rsidR="00407CD8" w:rsidRDefault="00407CD8" w:rsidP="00487E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7CD8" w14:paraId="7F4E45B5" w14:textId="77777777" w:rsidTr="00142C9D">
        <w:trPr>
          <w:tblHeader/>
        </w:trPr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64A07" w14:textId="2FB840F2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A75">
              <w:rPr>
                <w:rFonts w:ascii="Arial" w:hAnsi="Arial" w:cs="Arial"/>
                <w:sz w:val="22"/>
                <w:szCs w:val="22"/>
              </w:rPr>
              <w:t>Total mass of radish seeds: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29AC1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3D79809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5468" w14:textId="4AA05B0E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 Total mass of dry radish plants: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EDEA5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</w:t>
            </w:r>
          </w:p>
          <w:p w14:paraId="2238FCFD" w14:textId="74816C88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g</w:t>
            </w:r>
          </w:p>
        </w:tc>
      </w:tr>
      <w:tr w:rsidR="00407CD8" w14:paraId="3D2ED7EA" w14:textId="77777777" w:rsidTr="00142C9D">
        <w:trPr>
          <w:tblHeader/>
        </w:trPr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E0EA3" w14:textId="77777777" w:rsidR="00592A75" w:rsidRDefault="00592A75" w:rsidP="00592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967D47" w14:textId="71261919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592A75">
              <w:rPr>
                <w:rFonts w:ascii="Arial" w:hAnsi="Arial" w:cs="Arial"/>
                <w:sz w:val="22"/>
                <w:szCs w:val="22"/>
              </w:rPr>
              <w:t>T</w:t>
            </w:r>
            <w:r w:rsidR="00187524">
              <w:rPr>
                <w:rFonts w:ascii="Arial" w:hAnsi="Arial" w:cs="Arial"/>
                <w:sz w:val="22"/>
                <w:szCs w:val="22"/>
              </w:rPr>
              <w:t>otal mass of brown paper towel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0CF42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BFD5D2E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1EC88D3" w14:textId="77777777" w:rsidR="00592A75" w:rsidRDefault="00592A75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074A481" w14:textId="46FA5CF3" w:rsidR="00592A75" w:rsidRDefault="00487E7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E5C90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812C1F" w14:textId="6965B1D8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 Tota</w:t>
            </w:r>
            <w:r w:rsidR="00187524">
              <w:rPr>
                <w:rFonts w:ascii="Arial" w:hAnsi="Arial" w:cs="Arial"/>
                <w:sz w:val="22"/>
                <w:szCs w:val="22"/>
              </w:rPr>
              <w:t>l mass of dry brown paper towel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1BBA8" w14:textId="77777777" w:rsidR="00407CD8" w:rsidRDefault="00407CD8" w:rsidP="00487E7D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</w:p>
          <w:p w14:paraId="77D8F079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E46FE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6BF8A7" w14:textId="5ADC7219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</w:t>
            </w:r>
            <w:bookmarkEnd w:id="0"/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F463DA" w:rsidRPr="008330BD" w14:paraId="348478B9" w14:textId="77777777" w:rsidTr="00142C9D">
        <w:trPr>
          <w:trHeight w:val="380"/>
          <w:tblHeader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71C" w14:textId="1E059A55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2CAF13" w14:textId="3FEE1050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radish plants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974A2E" w14:textId="53B8C36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#2 – #1):</w:t>
            </w:r>
          </w:p>
          <w:p w14:paraId="62B6BB1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54839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339D2" w14:textId="233DDB13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__________________grams</w:t>
            </w:r>
          </w:p>
          <w:p w14:paraId="5F2A766A" w14:textId="70C0954D" w:rsidR="00F463DA" w:rsidRPr="00487E7D" w:rsidRDefault="00F463DA" w:rsidP="00487E7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940F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F4A15C" w14:textId="77777777" w:rsidR="00F463DA" w:rsidRPr="00F463DA" w:rsidRDefault="00F463DA" w:rsidP="00F463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paper towel:</w:t>
            </w:r>
          </w:p>
          <w:p w14:paraId="170A1AB5" w14:textId="4F282FA6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#4 – #3):</w:t>
            </w:r>
          </w:p>
          <w:p w14:paraId="722D26E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47EE73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6B540E" w14:textId="493B2A23" w:rsidR="00F463DA" w:rsidRP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____________________grams</w:t>
            </w:r>
          </w:p>
        </w:tc>
      </w:tr>
    </w:tbl>
    <w:p w14:paraId="584C1498" w14:textId="77777777" w:rsidR="00487E7D" w:rsidRPr="00F463DA" w:rsidRDefault="00487E7D" w:rsidP="00F463DA">
      <w:pPr>
        <w:rPr>
          <w:rFonts w:ascii="Arial" w:hAnsi="Arial" w:cs="Arial"/>
          <w:b/>
        </w:rPr>
      </w:pPr>
    </w:p>
    <w:p w14:paraId="79BEF7C9" w14:textId="77777777" w:rsidR="00487E7D" w:rsidRDefault="00487E7D" w:rsidP="00487E7D">
      <w:pPr>
        <w:pStyle w:val="ListParagraph"/>
        <w:ind w:left="360"/>
        <w:rPr>
          <w:rFonts w:ascii="Arial" w:hAnsi="Arial" w:cs="Arial"/>
          <w:b/>
        </w:rPr>
      </w:pPr>
    </w:p>
    <w:p w14:paraId="2E34E1CA" w14:textId="77777777" w:rsidR="00487E7D" w:rsidRDefault="00487E7D" w:rsidP="00487E7D">
      <w:pPr>
        <w:pStyle w:val="ListParagraph"/>
        <w:ind w:left="360"/>
        <w:rPr>
          <w:rFonts w:ascii="Arial" w:hAnsi="Arial" w:cs="Arial"/>
          <w:b/>
        </w:rPr>
      </w:pPr>
    </w:p>
    <w:p w14:paraId="0460EA64" w14:textId="58404C9E" w:rsidR="00072F0F" w:rsidRPr="00487E7D" w:rsidRDefault="00397B46" w:rsidP="00F463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87E7D">
        <w:rPr>
          <w:rFonts w:ascii="Arial" w:hAnsi="Arial" w:cs="Arial"/>
          <w:b/>
        </w:rPr>
        <w:t xml:space="preserve">.  </w:t>
      </w:r>
      <w:r w:rsidR="00072F0F" w:rsidRPr="00487E7D">
        <w:rPr>
          <w:rFonts w:ascii="Arial" w:hAnsi="Arial" w:cs="Arial"/>
          <w:b/>
        </w:rPr>
        <w:t>Results for the whole class</w:t>
      </w:r>
      <w:r w:rsidR="003D02A6" w:rsidRPr="00487E7D">
        <w:rPr>
          <w:rFonts w:ascii="Arial" w:hAnsi="Arial" w:cs="Arial"/>
          <w:b/>
        </w:rPr>
        <w:t xml:space="preserve">: </w:t>
      </w:r>
      <w:r w:rsidR="00072F0F" w:rsidRPr="00487E7D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487E7D">
        <w:rPr>
          <w:rFonts w:ascii="Arial" w:hAnsi="Arial" w:cs="Arial"/>
          <w:i/>
          <w:sz w:val="22"/>
          <w:szCs w:val="22"/>
        </w:rPr>
        <w:t xml:space="preserve">of other groups </w:t>
      </w:r>
      <w:r w:rsidR="00072F0F" w:rsidRPr="00487E7D">
        <w:rPr>
          <w:rFonts w:ascii="Arial" w:hAnsi="Arial" w:cs="Arial"/>
          <w:i/>
          <w:sz w:val="22"/>
          <w:szCs w:val="22"/>
        </w:rPr>
        <w:t>compared to yours.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3DC6E151" w14:textId="77777777" w:rsidR="00487E7D" w:rsidRDefault="00487E7D" w:rsidP="00487E7D">
      <w:pPr>
        <w:rPr>
          <w:rFonts w:ascii="Arial" w:hAnsi="Arial" w:cs="Arial"/>
          <w:b/>
        </w:rPr>
      </w:pPr>
    </w:p>
    <w:p w14:paraId="4E4FC42F" w14:textId="77777777" w:rsidR="00487E7D" w:rsidRPr="00487E7D" w:rsidRDefault="00487E7D" w:rsidP="00487E7D">
      <w:pPr>
        <w:rPr>
          <w:rFonts w:ascii="Arial" w:hAnsi="Arial" w:cs="Arial"/>
          <w:b/>
        </w:rPr>
      </w:pPr>
    </w:p>
    <w:p w14:paraId="150CB0E8" w14:textId="77777777" w:rsidR="0056725A" w:rsidRPr="00611B3D" w:rsidRDefault="00072F0F" w:rsidP="00142C9D">
      <w:pPr>
        <w:pStyle w:val="ListParagraph"/>
        <w:numPr>
          <w:ilvl w:val="0"/>
          <w:numId w:val="3"/>
        </w:numPr>
        <w:spacing w:after="1500"/>
        <w:contextualSpacing w:val="0"/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p w14:paraId="11E2D78F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46744EDB" w14:textId="3D29EBF4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87E7D">
        <w:rPr>
          <w:rFonts w:ascii="Arial" w:hAnsi="Arial" w:cs="Arial"/>
          <w:b/>
          <w:sz w:val="22"/>
          <w:szCs w:val="22"/>
        </w:rPr>
        <w:t>ma</w:t>
      </w:r>
      <w:r w:rsidR="0070305E">
        <w:rPr>
          <w:rFonts w:ascii="Arial" w:hAnsi="Arial" w:cs="Arial"/>
          <w:b/>
          <w:sz w:val="22"/>
          <w:szCs w:val="22"/>
        </w:rPr>
        <w:t>ss of the paper towel</w:t>
      </w:r>
      <w:r w:rsidR="00611B3D">
        <w:rPr>
          <w:rFonts w:ascii="Arial" w:hAnsi="Arial" w:cs="Arial"/>
          <w:b/>
          <w:sz w:val="22"/>
          <w:szCs w:val="22"/>
        </w:rPr>
        <w:t>:</w:t>
      </w:r>
    </w:p>
    <w:p w14:paraId="7A7AA701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9C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215F5" w14:textId="77777777" w:rsidR="004B4C9F" w:rsidRDefault="004B4C9F" w:rsidP="0056725A">
      <w:r>
        <w:separator/>
      </w:r>
    </w:p>
  </w:endnote>
  <w:endnote w:type="continuationSeparator" w:id="0">
    <w:p w14:paraId="3632DAF1" w14:textId="77777777" w:rsidR="004B4C9F" w:rsidRDefault="004B4C9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EB547" w14:textId="7D0BECE5" w:rsidR="00234B88" w:rsidRPr="005E1EAC" w:rsidRDefault="00234B88" w:rsidP="00234B8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E1EAC">
      <w:rPr>
        <w:rFonts w:ascii="Arial" w:hAnsi="Arial" w:cs="Arial"/>
        <w:i/>
        <w:color w:val="000000" w:themeColor="text1"/>
        <w:sz w:val="16"/>
        <w:szCs w:val="16"/>
      </w:rPr>
      <w:t>Plants Unit, Activity 3.4PT</w:t>
    </w:r>
  </w:p>
  <w:p w14:paraId="1BFDE5FB" w14:textId="39BA1548" w:rsidR="00487E7D" w:rsidRPr="005E1EAC" w:rsidRDefault="00234B88" w:rsidP="00234B8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5E1EA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E1EA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E1EA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142C9D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5E1EA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4CDDE" w14:textId="77777777" w:rsidR="00234B88" w:rsidRDefault="00234B88" w:rsidP="00234B88">
    <w:pPr>
      <w:pStyle w:val="Footer"/>
      <w:framePr w:wrap="around" w:vAnchor="text" w:hAnchor="page" w:x="10388" w:y="-161"/>
      <w:rPr>
        <w:rStyle w:val="PageNumber"/>
      </w:rPr>
    </w:pPr>
  </w:p>
  <w:p w14:paraId="3B5B007E" w14:textId="77777777" w:rsidR="00142C9D" w:rsidRDefault="00234B88" w:rsidP="00234B88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5E1EAC">
      <w:rPr>
        <w:rFonts w:ascii="Arial" w:hAnsi="Arial" w:cs="Arial"/>
        <w:i/>
        <w:noProof/>
      </w:rPr>
      <w:drawing>
        <wp:inline distT="0" distB="0" distL="0" distR="0" wp14:anchorId="54203A0C" wp14:editId="1840A461">
          <wp:extent cx="1311215" cy="297405"/>
          <wp:effectExtent l="0" t="0" r="3810" b="762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589" cy="297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5E1EAC">
      <w:rPr>
        <w:rFonts w:ascii="Arial" w:hAnsi="Arial" w:cs="Arial"/>
        <w:i/>
        <w:color w:val="FF0000"/>
        <w:sz w:val="16"/>
        <w:szCs w:val="16"/>
      </w:rPr>
      <w:t xml:space="preserve"> </w:t>
    </w:r>
  </w:p>
  <w:p w14:paraId="640AAD11" w14:textId="2D2EAC54" w:rsidR="00234B88" w:rsidRPr="005E1EAC" w:rsidRDefault="00234B88" w:rsidP="00234B8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E1EAC">
      <w:rPr>
        <w:rFonts w:ascii="Arial" w:hAnsi="Arial" w:cs="Arial"/>
        <w:i/>
        <w:color w:val="000000" w:themeColor="text1"/>
        <w:sz w:val="16"/>
        <w:szCs w:val="16"/>
      </w:rPr>
      <w:t>Plants Unit, Activity 3.4PT</w:t>
    </w:r>
  </w:p>
  <w:p w14:paraId="089E42D7" w14:textId="4B71B77D" w:rsidR="00234B88" w:rsidRPr="005E1EAC" w:rsidRDefault="00234B88" w:rsidP="00234B88">
    <w:pPr>
      <w:pStyle w:val="Footer"/>
      <w:jc w:val="right"/>
      <w:rPr>
        <w:rFonts w:ascii="Arial" w:hAnsi="Arial" w:cs="Arial"/>
        <w:i/>
        <w:sz w:val="16"/>
        <w:szCs w:val="16"/>
      </w:rPr>
    </w:pPr>
    <w:r w:rsidRPr="005E1EAC">
      <w:rPr>
        <w:rFonts w:ascii="Arial" w:hAnsi="Arial" w:cs="Arial"/>
        <w:i/>
        <w:sz w:val="16"/>
        <w:szCs w:val="16"/>
      </w:rPr>
      <w:t>Carbon: Transformations in Matter and Energy 201</w:t>
    </w:r>
    <w:r w:rsidR="007A6848">
      <w:rPr>
        <w:rFonts w:ascii="Arial" w:hAnsi="Arial" w:cs="Arial"/>
        <w:i/>
        <w:sz w:val="16"/>
        <w:szCs w:val="16"/>
      </w:rPr>
      <w:t>9</w:t>
    </w:r>
  </w:p>
  <w:p w14:paraId="26C63EBC" w14:textId="0176E703" w:rsidR="00C402B7" w:rsidRDefault="00234B88" w:rsidP="008A2E44">
    <w:pPr>
      <w:pStyle w:val="Footer"/>
      <w:tabs>
        <w:tab w:val="clear" w:pos="4320"/>
        <w:tab w:val="clear" w:pos="8640"/>
        <w:tab w:val="left" w:pos="8160"/>
      </w:tabs>
      <w:jc w:val="right"/>
    </w:pPr>
    <w:r w:rsidRPr="005E1EAC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D33C8" w14:textId="77777777" w:rsidR="004B4C9F" w:rsidRDefault="004B4C9F" w:rsidP="0056725A">
      <w:r>
        <w:separator/>
      </w:r>
    </w:p>
  </w:footnote>
  <w:footnote w:type="continuationSeparator" w:id="0">
    <w:p w14:paraId="7010416E" w14:textId="77777777" w:rsidR="004B4C9F" w:rsidRDefault="004B4C9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0FF"/>
    <w:multiLevelType w:val="hybridMultilevel"/>
    <w:tmpl w:val="6C4E5926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6053C"/>
    <w:multiLevelType w:val="multilevel"/>
    <w:tmpl w:val="F68051A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784601"/>
    <w:multiLevelType w:val="hybridMultilevel"/>
    <w:tmpl w:val="F68051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A71"/>
    <w:rsid w:val="000229CA"/>
    <w:rsid w:val="0006449E"/>
    <w:rsid w:val="00067FAF"/>
    <w:rsid w:val="00072F0F"/>
    <w:rsid w:val="000B4B02"/>
    <w:rsid w:val="000E4AB7"/>
    <w:rsid w:val="000F3BE9"/>
    <w:rsid w:val="00104F08"/>
    <w:rsid w:val="00111CD2"/>
    <w:rsid w:val="00124F5D"/>
    <w:rsid w:val="00142C9D"/>
    <w:rsid w:val="001430F0"/>
    <w:rsid w:val="0015225E"/>
    <w:rsid w:val="00180D48"/>
    <w:rsid w:val="00187524"/>
    <w:rsid w:val="001906F0"/>
    <w:rsid w:val="001918C2"/>
    <w:rsid w:val="001922C6"/>
    <w:rsid w:val="001D52A7"/>
    <w:rsid w:val="001F768C"/>
    <w:rsid w:val="00214449"/>
    <w:rsid w:val="0023015B"/>
    <w:rsid w:val="00234B88"/>
    <w:rsid w:val="0026492C"/>
    <w:rsid w:val="002800AC"/>
    <w:rsid w:val="002A421B"/>
    <w:rsid w:val="002B3A21"/>
    <w:rsid w:val="002F19F9"/>
    <w:rsid w:val="00326C5E"/>
    <w:rsid w:val="00345FC7"/>
    <w:rsid w:val="0036548A"/>
    <w:rsid w:val="00375A82"/>
    <w:rsid w:val="00385159"/>
    <w:rsid w:val="00391232"/>
    <w:rsid w:val="00397B46"/>
    <w:rsid w:val="003D02A6"/>
    <w:rsid w:val="003F29DA"/>
    <w:rsid w:val="00407CD8"/>
    <w:rsid w:val="0042026B"/>
    <w:rsid w:val="004401A8"/>
    <w:rsid w:val="00475B66"/>
    <w:rsid w:val="00487E7D"/>
    <w:rsid w:val="004A47EE"/>
    <w:rsid w:val="004B4C9F"/>
    <w:rsid w:val="004B7BF8"/>
    <w:rsid w:val="004E4C88"/>
    <w:rsid w:val="0056725A"/>
    <w:rsid w:val="005809E8"/>
    <w:rsid w:val="00592A75"/>
    <w:rsid w:val="00597446"/>
    <w:rsid w:val="00597F89"/>
    <w:rsid w:val="005E1EAC"/>
    <w:rsid w:val="005E7C76"/>
    <w:rsid w:val="00611B3D"/>
    <w:rsid w:val="00625EA9"/>
    <w:rsid w:val="00671F94"/>
    <w:rsid w:val="006772B4"/>
    <w:rsid w:val="006A3C03"/>
    <w:rsid w:val="006D5420"/>
    <w:rsid w:val="006F3462"/>
    <w:rsid w:val="0070305E"/>
    <w:rsid w:val="00716D22"/>
    <w:rsid w:val="00736370"/>
    <w:rsid w:val="00743D3B"/>
    <w:rsid w:val="0075186F"/>
    <w:rsid w:val="00764993"/>
    <w:rsid w:val="007A6848"/>
    <w:rsid w:val="007B2756"/>
    <w:rsid w:val="007E0C7D"/>
    <w:rsid w:val="008330BD"/>
    <w:rsid w:val="00864454"/>
    <w:rsid w:val="008746BD"/>
    <w:rsid w:val="008A0EA2"/>
    <w:rsid w:val="008A2E44"/>
    <w:rsid w:val="008D4306"/>
    <w:rsid w:val="008E5AE4"/>
    <w:rsid w:val="008F593B"/>
    <w:rsid w:val="00900CCB"/>
    <w:rsid w:val="0091449F"/>
    <w:rsid w:val="009325D7"/>
    <w:rsid w:val="00942242"/>
    <w:rsid w:val="00954DD9"/>
    <w:rsid w:val="00956CC3"/>
    <w:rsid w:val="00957FA3"/>
    <w:rsid w:val="00990C38"/>
    <w:rsid w:val="009A7428"/>
    <w:rsid w:val="009C1F6A"/>
    <w:rsid w:val="00A27923"/>
    <w:rsid w:val="00A327CC"/>
    <w:rsid w:val="00A37769"/>
    <w:rsid w:val="00A4558F"/>
    <w:rsid w:val="00A656BA"/>
    <w:rsid w:val="00AE33DF"/>
    <w:rsid w:val="00B04CD1"/>
    <w:rsid w:val="00B60D83"/>
    <w:rsid w:val="00B61170"/>
    <w:rsid w:val="00B776CE"/>
    <w:rsid w:val="00B84D53"/>
    <w:rsid w:val="00B93B88"/>
    <w:rsid w:val="00BA43A7"/>
    <w:rsid w:val="00BD55C7"/>
    <w:rsid w:val="00C222F7"/>
    <w:rsid w:val="00C27633"/>
    <w:rsid w:val="00C40164"/>
    <w:rsid w:val="00C402B7"/>
    <w:rsid w:val="00C80212"/>
    <w:rsid w:val="00C8266D"/>
    <w:rsid w:val="00C91B16"/>
    <w:rsid w:val="00CA41B6"/>
    <w:rsid w:val="00CC4AD2"/>
    <w:rsid w:val="00D43E0D"/>
    <w:rsid w:val="00D4685F"/>
    <w:rsid w:val="00D51E83"/>
    <w:rsid w:val="00D600A9"/>
    <w:rsid w:val="00D71ADB"/>
    <w:rsid w:val="00D80DF7"/>
    <w:rsid w:val="00D94578"/>
    <w:rsid w:val="00DA0AAB"/>
    <w:rsid w:val="00DB58B9"/>
    <w:rsid w:val="00E44D21"/>
    <w:rsid w:val="00E80D4A"/>
    <w:rsid w:val="00EF08BC"/>
    <w:rsid w:val="00EF7A71"/>
    <w:rsid w:val="00F1372B"/>
    <w:rsid w:val="00F463DA"/>
    <w:rsid w:val="00F57C79"/>
    <w:rsid w:val="00F6508E"/>
    <w:rsid w:val="00F818A0"/>
    <w:rsid w:val="00F8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7C36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40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6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40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6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E03408-D6F1-4746-9D1E-88346646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5 Observing Worksheet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Maria Bunn</cp:lastModifiedBy>
  <cp:revision>7</cp:revision>
  <dcterms:created xsi:type="dcterms:W3CDTF">2017-08-09T00:34:00Z</dcterms:created>
  <dcterms:modified xsi:type="dcterms:W3CDTF">2019-09-04T19:39:00Z</dcterms:modified>
</cp:coreProperties>
</file>